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21D49" w14:textId="77777777" w:rsidR="00B32291" w:rsidRDefault="00B32291" w:rsidP="00B32291">
      <w:pPr>
        <w:pStyle w:val="NoSpacing"/>
      </w:pPr>
      <w:r>
        <w:rPr>
          <w:u w:val="single"/>
        </w:rPr>
        <w:t>John DOLET</w:t>
      </w:r>
      <w:r>
        <w:t xml:space="preserve">     </w:t>
      </w:r>
      <w:proofErr w:type="gramStart"/>
      <w:r>
        <w:t xml:space="preserve">   (</w:t>
      </w:r>
      <w:proofErr w:type="gramEnd"/>
      <w:r>
        <w:t>fl.1440-68)</w:t>
      </w:r>
    </w:p>
    <w:p w14:paraId="003A1E9D" w14:textId="77777777" w:rsidR="00B32291" w:rsidRDefault="00B32291" w:rsidP="00B32291">
      <w:pPr>
        <w:pStyle w:val="NoSpacing"/>
      </w:pPr>
    </w:p>
    <w:p w14:paraId="50B51D24" w14:textId="77777777" w:rsidR="00B32291" w:rsidRDefault="00B32291" w:rsidP="00B32291">
      <w:pPr>
        <w:pStyle w:val="NoSpacing"/>
      </w:pPr>
    </w:p>
    <w:p w14:paraId="4F2BD014" w14:textId="77777777" w:rsidR="00B32291" w:rsidRDefault="00B32291" w:rsidP="00B32291">
      <w:pPr>
        <w:pStyle w:val="NoSpacing"/>
      </w:pPr>
      <w:r>
        <w:t xml:space="preserve">         1440-1</w:t>
      </w:r>
      <w:r>
        <w:tab/>
        <w:t xml:space="preserve">He was an executor of Henry </w:t>
      </w:r>
      <w:proofErr w:type="spellStart"/>
      <w:r>
        <w:t>Coket</w:t>
      </w:r>
      <w:proofErr w:type="spellEnd"/>
      <w:r>
        <w:t xml:space="preserve"> of </w:t>
      </w:r>
      <w:proofErr w:type="spellStart"/>
      <w:proofErr w:type="gramStart"/>
      <w:r>
        <w:t>Westhorpe</w:t>
      </w:r>
      <w:proofErr w:type="spellEnd"/>
      <w:r>
        <w:t>,  Suffolk</w:t>
      </w:r>
      <w:proofErr w:type="gramEnd"/>
      <w:r>
        <w:t>(q.v.).</w:t>
      </w:r>
    </w:p>
    <w:p w14:paraId="5EDA6F52" w14:textId="77777777" w:rsidR="00B32291" w:rsidRDefault="00B32291" w:rsidP="00B32291">
      <w:pPr>
        <w:pStyle w:val="NoSpacing"/>
      </w:pPr>
      <w:r>
        <w:tab/>
      </w:r>
      <w:r>
        <w:tab/>
        <w:t xml:space="preserve">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p.76)</w:t>
      </w:r>
    </w:p>
    <w:p w14:paraId="7CED97BE" w14:textId="77777777" w:rsidR="00B32291" w:rsidRDefault="00B32291" w:rsidP="00B32291">
      <w:pPr>
        <w:pStyle w:val="NoSpacing"/>
      </w:pPr>
      <w:r>
        <w:t xml:space="preserve">     Mar.1469</w:t>
      </w:r>
      <w:r>
        <w:tab/>
        <w:t>His Will was proved.   (ibid.)</w:t>
      </w:r>
    </w:p>
    <w:p w14:paraId="41E35700" w14:textId="77777777" w:rsidR="00B32291" w:rsidRDefault="00B32291" w:rsidP="00B32291">
      <w:pPr>
        <w:pStyle w:val="NoSpacing"/>
      </w:pPr>
    </w:p>
    <w:p w14:paraId="498D61F5" w14:textId="77777777" w:rsidR="00B32291" w:rsidRDefault="00B32291" w:rsidP="00B32291">
      <w:pPr>
        <w:pStyle w:val="NoSpacing"/>
      </w:pPr>
    </w:p>
    <w:p w14:paraId="4FF3CE5E" w14:textId="77777777" w:rsidR="00B32291" w:rsidRPr="00EC2F18" w:rsidRDefault="00B32291" w:rsidP="00B32291">
      <w:pPr>
        <w:pStyle w:val="NoSpacing"/>
        <w:rPr>
          <w:u w:val="single"/>
        </w:rPr>
      </w:pPr>
      <w:r>
        <w:t>17 January 2019</w:t>
      </w:r>
    </w:p>
    <w:p w14:paraId="5A049A74" w14:textId="77777777" w:rsidR="006B2F86" w:rsidRPr="00E71FC3" w:rsidRDefault="00B322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9137C" w14:textId="77777777" w:rsidR="00B32291" w:rsidRDefault="00B32291" w:rsidP="00E71FC3">
      <w:pPr>
        <w:spacing w:after="0" w:line="240" w:lineRule="auto"/>
      </w:pPr>
      <w:r>
        <w:separator/>
      </w:r>
    </w:p>
  </w:endnote>
  <w:endnote w:type="continuationSeparator" w:id="0">
    <w:p w14:paraId="3DA2D006" w14:textId="77777777" w:rsidR="00B32291" w:rsidRDefault="00B322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77C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6323F" w14:textId="77777777" w:rsidR="00B32291" w:rsidRDefault="00B32291" w:rsidP="00E71FC3">
      <w:pPr>
        <w:spacing w:after="0" w:line="240" w:lineRule="auto"/>
      </w:pPr>
      <w:r>
        <w:separator/>
      </w:r>
    </w:p>
  </w:footnote>
  <w:footnote w:type="continuationSeparator" w:id="0">
    <w:p w14:paraId="703389CA" w14:textId="77777777" w:rsidR="00B32291" w:rsidRDefault="00B322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91"/>
    <w:rsid w:val="001A7C09"/>
    <w:rsid w:val="00577BD5"/>
    <w:rsid w:val="00656CBA"/>
    <w:rsid w:val="006A1F77"/>
    <w:rsid w:val="00733BE7"/>
    <w:rsid w:val="00AB52E8"/>
    <w:rsid w:val="00B16D3F"/>
    <w:rsid w:val="00B3229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76CCC"/>
  <w15:chartTrackingRefBased/>
  <w15:docId w15:val="{BEE69E98-497B-45CB-9C82-0D01AE9AE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2019-01-17T21:52:00Z</dcterms:created>
  <dcterms:modified xsi:type="dcterms:W3CDTF">2019-01-17T21:52:00Z</dcterms:modified>
</cp:coreProperties>
</file>